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A66A64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2AD6EDEF" w:rsidR="006F7F91" w:rsidRPr="005425EF" w:rsidRDefault="00A26635" w:rsidP="006F7F91">
      <w:pPr>
        <w:ind w:left="360"/>
        <w:rPr>
          <w:rFonts w:asciiTheme="minorHAnsi" w:hAnsiTheme="minorHAnsi"/>
          <w:szCs w:val="20"/>
        </w:rPr>
      </w:pPr>
      <w:bookmarkStart w:id="3" w:name="_GoBack"/>
      <w:r>
        <w:rPr>
          <w:rStyle w:val="Hervorhebung"/>
          <w:color w:val="9BBB59"/>
        </w:rPr>
        <w:t>DM01AVVSLV952D</w:t>
      </w:r>
      <w:bookmarkEnd w:id="3"/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DM01AVVSLV952D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132B273E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A26635">
        <w:rPr>
          <w:rFonts w:asciiTheme="minorHAnsi" w:hAnsiTheme="minorHAnsi"/>
          <w:sz w:val="19"/>
          <w:szCs w:val="19"/>
        </w:rPr>
        <w:t>DM01AVVSLV952D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3781B5A3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.TXT</w:t>
      </w:r>
    </w:p>
    <w:p w14:paraId="268D6B64" w14:textId="635F49F6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.TXT</w:t>
      </w:r>
    </w:p>
    <w:p w14:paraId="222D3A17" w14:textId="36F1A1AA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4B75779A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1066D71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A26635">
        <w:rPr>
          <w:rStyle w:val="Hervorhebung"/>
          <w:color w:val="9BBB59"/>
        </w:rPr>
        <w:t>DM01AVVSLV952D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6F9F43FC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A26635">
        <w:rPr>
          <w:rStyle w:val="Hervorhebung"/>
          <w:color w:val="9BBB59"/>
        </w:rPr>
        <w:t>DM01AVVSLV952D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3879E73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A26635">
        <w:rPr>
          <w:rStyle w:val="Hervorhebung"/>
          <w:color w:val="9BBB59"/>
        </w:rPr>
        <w:t>DM01AVVSLV952D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6B0A1C9A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A26635">
        <w:rPr>
          <w:rStyle w:val="Hervorhebung"/>
          <w:color w:val="9BBB59"/>
        </w:rPr>
        <w:t>DM01AVVSLV952D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65A73CB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A26635">
        <w:rPr>
          <w:rStyle w:val="Hervorhebung"/>
          <w:color w:val="9BBB59"/>
        </w:rPr>
        <w:t>DM01AVVSLV952D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25C2B6A7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A26635">
        <w:rPr>
          <w:rStyle w:val="Hervorhebung"/>
          <w:color w:val="9BBB59"/>
        </w:rPr>
        <w:t>DM01AVVSLV952D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41BE93D2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A26635">
        <w:rPr>
          <w:rStyle w:val="Hervorhebung"/>
          <w:color w:val="9BBB59"/>
        </w:rPr>
        <w:t>DM01AVVSLV952D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0C017E5B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A26635">
        <w:rPr>
          <w:rStyle w:val="Hervorhebung"/>
          <w:color w:val="9BBB59"/>
        </w:rPr>
        <w:t>DM01AVVSLV952D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6404D852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A26635">
        <w:rPr>
          <w:rStyle w:val="Hervorhebung"/>
          <w:color w:val="9BBB59"/>
        </w:rPr>
        <w:t>DM01AVVSLV952D</w:t>
      </w:r>
      <w:r w:rsidRPr="002942BB">
        <w:rPr>
          <w:rStyle w:val="Hervorhebung"/>
          <w:color w:val="9BBB59"/>
        </w:rPr>
        <w:t>.txt</w:t>
      </w:r>
    </w:p>
    <w:p w14:paraId="56CD92AC" w14:textId="759B14AB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A26635">
        <w:rPr>
          <w:rStyle w:val="Hervorhebung"/>
          <w:color w:val="9BBB59"/>
        </w:rPr>
        <w:t>DM01AVVSLV952D</w:t>
      </w:r>
      <w:r w:rsidRPr="002942BB">
        <w:rPr>
          <w:rStyle w:val="Hervorhebung"/>
          <w:color w:val="9BBB59"/>
        </w:rPr>
        <w:t xml:space="preserve">.txt </w:t>
      </w:r>
    </w:p>
    <w:p w14:paraId="2780BC4F" w14:textId="749BD392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A26635">
        <w:rPr>
          <w:rStyle w:val="Hervorhebung"/>
          <w:color w:val="9BBB59"/>
        </w:rPr>
        <w:t>DM01AVVSLV952D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294FD" w14:textId="77777777" w:rsidR="00A66A64" w:rsidRDefault="00A66A64" w:rsidP="00254025">
      <w:pPr>
        <w:spacing w:after="0"/>
      </w:pPr>
      <w:r>
        <w:separator/>
      </w:r>
    </w:p>
  </w:endnote>
  <w:endnote w:type="continuationSeparator" w:id="0">
    <w:p w14:paraId="21B5CAC6" w14:textId="77777777" w:rsidR="00A66A64" w:rsidRDefault="00A66A64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1BD5BE35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A26635">
            <w:rPr>
              <w:noProof/>
            </w:rPr>
            <w:t>29.04.2020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58835" w14:textId="77777777" w:rsidR="00A66A64" w:rsidRDefault="00A66A64" w:rsidP="00254025">
      <w:pPr>
        <w:spacing w:after="0"/>
      </w:pPr>
      <w:r>
        <w:separator/>
      </w:r>
    </w:p>
  </w:footnote>
  <w:footnote w:type="continuationSeparator" w:id="0">
    <w:p w14:paraId="33B9B545" w14:textId="77777777" w:rsidR="00A66A64" w:rsidRDefault="00A66A64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635"/>
    <w:rsid w:val="00A269CC"/>
    <w:rsid w:val="00A35BCC"/>
    <w:rsid w:val="00A622E4"/>
    <w:rsid w:val="00A66A6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302A5D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86C56-0EA8-4D3B-8A7A-BDA1BA12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